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31E" w:rsidRPr="00443C68" w:rsidRDefault="009E631E" w:rsidP="007E2482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  <w:lang w:eastAsia="ru-RU"/>
        </w:rPr>
      </w:pPr>
      <w:r w:rsidRPr="00443C68">
        <w:rPr>
          <w:rFonts w:ascii="Times New Roman" w:hAnsi="Times New Roman" w:cs="Times New Roman"/>
          <w:b/>
          <w:bCs/>
          <w:smallCaps/>
          <w:sz w:val="24"/>
          <w:szCs w:val="24"/>
          <w:lang w:eastAsia="ru-RU"/>
        </w:rPr>
        <w:t>Календарно-тематическое планирование</w:t>
      </w:r>
    </w:p>
    <w:p w:rsidR="009E631E" w:rsidRPr="00443C68" w:rsidRDefault="009E631E" w:rsidP="007E24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8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61"/>
        <w:gridCol w:w="902"/>
        <w:gridCol w:w="1642"/>
        <w:gridCol w:w="1943"/>
        <w:gridCol w:w="3886"/>
        <w:gridCol w:w="2943"/>
        <w:gridCol w:w="2478"/>
      </w:tblGrid>
      <w:tr w:rsidR="009E631E" w:rsidRPr="00781B09">
        <w:trPr>
          <w:jc w:val="center"/>
        </w:trPr>
        <w:tc>
          <w:tcPr>
            <w:tcW w:w="229" w:type="pct"/>
            <w:vAlign w:val="center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12" w:type="pct"/>
            <w:vAlign w:val="center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vAlign w:val="center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72" w:type="pct"/>
            <w:vAlign w:val="center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344" w:type="pct"/>
            <w:vAlign w:val="center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  <w:tc>
          <w:tcPr>
            <w:tcW w:w="1018" w:type="pct"/>
            <w:vAlign w:val="center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</w:t>
            </w:r>
          </w:p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857" w:type="pct"/>
            <w:vAlign w:val="center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Универсальные</w:t>
            </w:r>
          </w:p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учебные действия</w:t>
            </w:r>
          </w:p>
        </w:tc>
      </w:tr>
      <w:tr w:rsidR="009E631E" w:rsidRPr="00781B09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четверть (33</w:t>
            </w: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9E631E" w:rsidRPr="00781B09">
        <w:trPr>
          <w:jc w:val="center"/>
        </w:trPr>
        <w:tc>
          <w:tcPr>
            <w:tcW w:w="5000" w:type="pct"/>
            <w:gridSpan w:val="7"/>
            <w:vAlign w:val="center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Числа от 1 до 1000. Сложение и вычитание</w:t>
            </w:r>
          </w:p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 (13 часов)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Нумерация. Счёт предметов. Разряды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повторения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 обобщения 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Образовывать числа натурального ряда от 100 до 1000.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вычислительные навыки, решать задачу разными способами; составлять задачи, обратные данной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последователь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ность чисел в пределах 1000; </w:t>
            </w:r>
            <w:r w:rsidRPr="00443C68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как образуется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каждая следующая счётная единица.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разряды и классы.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Числовые выра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жения. Порядок 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выполнения дей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ствий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повторения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 обобщения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правила о порядке выполнения действий в числовых выражениях со скобками и без скобок при вычислениях значений числовых выражений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Вычислять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чение числового вы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ражения, содержащего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2-3 действия.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правила порядка выполнения действий в числовых выражениях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Планировать, контролировать и оценивать учебные действия в соответствии с поставленной задачей и условиями её выполнения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Нахождение суммы нескольких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слагаемых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Выполнять письменные вычисления с натуральны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ми числами. Находить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значения чи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словых выражений со скобками и без них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Вычислять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сумму трёх слагаемых.</w:t>
            </w:r>
            <w:r w:rsidRPr="00443C68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Вычислять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зна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>чение числового вы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ражения, содержащего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2-3 действия </w:t>
            </w:r>
          </w:p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Самостоятельное создание алгоритмов деятельности при решении проблем поискового характера. Установление причинно-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1.09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следственных связей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Вычитание трёх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значных чисел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Выполнять письменное вычитание трёхзначных чисел. Находить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значения чи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словых выражений со скобками и без них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вычитания чисел и выполнять эти действия с числами в пределах 1000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Приёмы письменного умножения трехзначных чи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сел на однозначные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Умножать письменно в пределах 1000 с переходом через разряд многозначного числа на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в пределах 1000 с переходом через разряд многозначного числа на однозначное.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Письменное умножение однозначных чисел на многозначные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переместительное свойство умножения. Умножать письменно в пределах 1000 с переходом через разряд многозначное число на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в пределах 1000 с переходом через разряд многозначного числа на однозначное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Приёмы письменного деления</w:t>
            </w:r>
          </w:p>
          <w:p w:rsidR="009E631E" w:rsidRPr="00443C68" w:rsidRDefault="009E631E" w:rsidP="007E2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трехзначных чи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сел на однозначные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приём письменного деления многозначного числа на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в пределах 1000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Деление трёхзначных чисел на однозначные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приём письменного деления многозначного числа на однозначное. Использовать свойства деления числа на 1, и нуля на число.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многозначного числа на однозначное по алгоритму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Приемы письмен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ного деления трёхзначных чисел на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однозначное число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приём письменного деления многозначного числа на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многозначного числа на однозначное по алгоритму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2" w:type="pct"/>
          </w:tcPr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Деление трех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значного числа наоднозначное, ко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гда в записи част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ного есть нуль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приём письменного деления многозначного числа на однозначное, 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когда в записи частного есть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нуль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многозначного числа на однозначное с объяснением, 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когда в записи частного есть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нуль.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со столбчатыми диаграммами. Чтение и составление столбчатых диаграмм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диаграммы для сбора и представления данных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Читать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строить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столбчатые диаграммы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данные. Актуализировать свои знания для проведения простейших математических доказательств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Вводная диагностическая работа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Взаимная проверка знаний: «Помогаем друг другу сделать шаг к успеху».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Проверочная работа № 1 по теме «Повторение»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Работать в паре. Находить и исправлять неверные высказывания. Излагать и отстаивать своё мнение, аргументировать свою точку зрения, оценивать точку зрения товарища, обсуждать высказанные мнения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Пользоваться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вычислительными навыками, решать составные задачи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9E631E" w:rsidRPr="00781B09">
        <w:trPr>
          <w:jc w:val="center"/>
        </w:trPr>
        <w:tc>
          <w:tcPr>
            <w:tcW w:w="5000" w:type="pct"/>
            <w:gridSpan w:val="7"/>
            <w:vAlign w:val="center"/>
          </w:tcPr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Числа, которые больше 1000.</w:t>
            </w: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Нумерация (11 часов)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Нумерация. 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Класс единиц и класс тысяч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Считать предметы десятками, сотнями, тысячами. Выделять количество сотен, десятков, единиц в числе. Совершенствовать вычислительные навыки, умение решать буквенные выражения. Анализировать свои действия и управлять ими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новую счётную единицу – тысячу.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разряды, которые составляют первый класс, второй класс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многозначных чисел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Выделять количество сотен, десятков, единиц в числе. Совершенствовать вычислительные навыки. Анализировать свои действия и управлять ими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Читать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числа в пределах миллиона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Запись многозначных чисел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Выделять количество сотен, десятков, единиц в числе. Совершенствовать вычислительные навыки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Записывать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числа в пределах миллиона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ставление многозначных чиселв виде суммы раз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рядных слагаемых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Заменять многозначное число суммой разрядных слагаемых. Выделять в числе единицы каждого разряда. Определять и называть общее количество единиц любого разряда, содержащихся в числе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Представлять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многозначное число суммой разрядных слагаемых.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Выполнять уст</w:t>
            </w:r>
            <w:r w:rsidRPr="00443C68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но арифметические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действия над числамив пределах сотни ис большими числами в случаях, легко сво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 xml:space="preserve">димых к действиям в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пределах ста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Осознание способов и приёмов действий при решении учебных задач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Сравнение многозначных чисел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Упорядочивать заданные числа. Устанавливать правило, по которому составлена числовая последовательность, продолжать её, восстанавливать пропущенные в ней элементы.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Группировать числа по заданному или самостоятельно установленному признаку, находить несколько вариантов группировки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Сравнивать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числа по классам и разрядам.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Оценивать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правильность составления числовой последовательности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и</w:t>
            </w:r>
          </w:p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уменьшение чис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 в 10, 100, 1000 раз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Проверять пра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вильность выполненных вычислений, решать текстовые задачи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арифметическим спо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собом, выполнять увеличение и уменьшение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числа в 10, 100, 1000 раз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Увеличивать(уменьшать)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числа в 10, 100, 1000 раз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2" w:type="pct"/>
          </w:tcPr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Выделение в числе об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щего количества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единиц любого разряда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последователь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ность чисел в пределах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100 000. Читать, записы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вать и сравнивать чис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 в пределах 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1 000 000. Находить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единиц какого-либо 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разряда в многознач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 числе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Выделять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числе об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щее количество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единиц любого разряда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Класс миллионов икласс миллиардов</w:t>
            </w:r>
          </w:p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Проверочная работа № 2 по теме «Нумерация»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Называть классы и разряды: 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класс единиц, класс 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тысяч, класс мил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лионов. Читать числа в пределах 1 000 000 000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 миллионов, класс миллиар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дов. Читать чис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ла в пределах                                1 000 000 000 .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Пользоваться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вычислительными навыками, решать составные задачи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Проект: «Математика вокруг нас». Создание математического справочника «Наш город (село)»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Собирать информацию о своём городе (селе) и на этой основе создавать математический справочник «Наш город (село) в числах». Использовать материал справочника для составления и решения различных текстовых задач. Сотрудничать с взрослыми и сверстниками. Составлять план работы. Анализировать и оценивать результаты работы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задачи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 Контроль и оценка процесса и результатов деятельности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пройденного. «Что узнали. Чему научились».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Математический диктант № 1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568" w:type="pct"/>
          </w:tcPr>
          <w:p w:rsidR="009E631E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Контрольная работа №1 по теме «Нумерация»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действия, соотносить, сравнивать, оценивать свои знания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9E631E" w:rsidRPr="00781B09">
        <w:trPr>
          <w:jc w:val="center"/>
        </w:trPr>
        <w:tc>
          <w:tcPr>
            <w:tcW w:w="5000" w:type="pct"/>
            <w:gridSpan w:val="7"/>
            <w:vAlign w:val="center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Величины (12 часов)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(9)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right="5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длины – километр.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Таблица единиц длины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единицы длины.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Сравнивать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жать данные величины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различных единицах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Соотношение между единицами длины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ними. Измерять и сравнивать длины; упорядочивать их значения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единицы длины.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Сравнивать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жать данные величины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различных единицах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31E" w:rsidRPr="00781B09">
        <w:trPr>
          <w:trHeight w:val="2789"/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Единицы площади: квадратный километр, квадратный миллиметр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единицы площади.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Использовать 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приобретенные знания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сравнения и упо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рядочения объектов по 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разным признакам: 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длине, площади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568" w:type="pct"/>
          </w:tcPr>
          <w:p w:rsidR="009E631E" w:rsidRDefault="009E631E" w:rsidP="00D56826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Таблица единиц площа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ди.</w:t>
            </w:r>
          </w:p>
          <w:p w:rsidR="009E631E" w:rsidRDefault="009E631E" w:rsidP="00D56826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9E631E" w:rsidRPr="00443C68" w:rsidRDefault="009E631E" w:rsidP="00D56826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Математический диктант № 2.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значения площадей равных фигур. Переводить одни единицы площади в другие, используя соотношения между ними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результат при переводе одних единиц массы в другие: мелкие в более крупные и крупные в более мелкие, используя соотношения между ними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площади с помощью палетки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9E631E" w:rsidRPr="00443C68" w:rsidRDefault="009E631E" w:rsidP="00E9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Переводить одни единицы массы в другие, используя соотношения между ними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приём измерения площади фигуры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помощью палетки.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Сравнивать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жать данные величины в различных единицах, решать тексто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вые задачи арифметическим способом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Учебное сотрудничество с учителем и сверстниками в поиске и сборе информации; умение с достаточной полнотой и точностью выражать свои мысли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568" w:type="pct"/>
          </w:tcPr>
          <w:p w:rsidR="009E631E" w:rsidRPr="00443C68" w:rsidRDefault="009E631E" w:rsidP="00E9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Контрольная работа № 2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 1 четверть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и описывать ситуации, требующие перехода от одних единиц измерения к другим (от мелких к более крупным и от крупных к более мелким)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Понимать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«мас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са», называть единицы массы.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Сравнивать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вым значениям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Таблица единиц массы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Переводить одни единицы массы в другие, используя соотношения между ними.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Исследовать ситуации, требующие сравнения объектов по массе, упорядочивать их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таблицу единиц массы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 Сравнивать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жать данные величины в различных единицах. Решать задачи арифметическим способом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568" w:type="pct"/>
          </w:tcPr>
          <w:p w:rsidR="009E631E" w:rsidRPr="00443C68" w:rsidRDefault="009E631E" w:rsidP="00E9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Масса. Единицы массы: центнер, тонна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9E631E" w:rsidRPr="00781B09" w:rsidTr="00D56826">
        <w:trPr>
          <w:jc w:val="center"/>
        </w:trPr>
        <w:tc>
          <w:tcPr>
            <w:tcW w:w="5000" w:type="pct"/>
            <w:gridSpan w:val="7"/>
          </w:tcPr>
          <w:p w:rsidR="009E631E" w:rsidRDefault="009E631E" w:rsidP="00D56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Pr="00D56826" w:rsidRDefault="009E631E" w:rsidP="00D568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682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четверть</w:t>
            </w:r>
          </w:p>
          <w:p w:rsidR="009E631E" w:rsidRPr="00443C68" w:rsidRDefault="009E631E" w:rsidP="00D56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</w:p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Математический диктант № 2.</w:t>
            </w:r>
          </w:p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пройденного. «Что узнали. Чему научились»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Проверять усвоение изучаемой темы.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длины, площади, массы в другие, используя соотношения между ними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Время. Единицы времени: год, месяц, неделя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повторения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 обобщения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Переводить одни единицы времени в другие.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Исследовать ситуации, требующие сравнения событий по продолжительности, упорядочивать их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единицы времени: год, месяц, неделя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Единица времени – сутки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Рассматривать единицу времени: сутки, закреплять представления о временной последовательности событий. Использовать приобретенные знания для определения вре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мени по часам (в часах и минутах), сравни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вать величины по их числовым значениям, выражать данные величины в различных единицах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единицы времени: минута, час, сутки, неделя, месяц, год. Определять соотношения между ними.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Определять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время по часам (в часах и минутах), сравнивать величины по их числовым значениям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определение начала, продолжительности и конца события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задачи на определение начала, продолжительности и конца события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времени – секунда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Рассматривать единицу времени – секунду. Сравнивать величины по их числовым значениям, выражать данные величины в различных единицах </w:t>
            </w:r>
          </w:p>
          <w:p w:rsidR="009E631E" w:rsidRPr="00443C68" w:rsidRDefault="009E631E" w:rsidP="007E2482">
            <w:pPr>
              <w:shd w:val="clear" w:color="auto" w:fill="FFFFFF"/>
              <w:spacing w:after="0" w:line="278" w:lineRule="exact"/>
              <w:ind w:right="29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новую единицу измерения времени - секунду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Единица времени – век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Рассматривать единицу времени – век. Сравни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вать величины по их числовым значениям, выражать данные величины в различных единицах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новую единицу измерения времени – век </w:t>
            </w:r>
          </w:p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Таблица единиц времени.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Проверочная работа № 3 по теме «Величины»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Переводить одни единицы времени в другие, используя соотношения между ними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таблицу единиц времени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 Сравнивать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личины по их число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вым значениям, выра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жать данные величины в различных единицах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№ 1 «Проверим себя и оценим свои достижения».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Повторение пройденного. «Что узнали. Чему научились»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Анализировать достигнутые результаты и недочёты, проявлять личную заинтересованность в расширении знаний и способов действий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9E631E" w:rsidRPr="00781B09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Сложение и вычитание (14 часов)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Устные и письменные приёмы вычислений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повторения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 обобщения 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приёмы письменного сложения и вычитания чисел и выполнять эти действия с числами в пределах 1 000 000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right="58" w:firstLine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Приём письменного вычитания для случаев вида </w:t>
            </w:r>
          </w:p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right="58" w:firstLine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7000 – 456, </w:t>
            </w:r>
          </w:p>
          <w:p w:rsidR="009E631E" w:rsidRPr="00443C68" w:rsidRDefault="009E631E" w:rsidP="007E2482">
            <w:pPr>
              <w:spacing w:after="0" w:line="240" w:lineRule="auto"/>
              <w:ind w:right="-16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57001 – 18032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Использовать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приёмы сложения и вычитания чисел, запись которых оканчивается нулями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Нахождение неизвестного слагаемого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Определять, как связаны между собой числа при сложении. Находить неизвестное слагаемое. Объяснять решение уравнений и их проверку. Выполнять вычисления и делать проверку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правило нахож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дения неизвестного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слагаемого. Пользоваться 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изученной математи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ческой терминологией, 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проверять правиль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ность выполненных вычислений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Нахождение неизвестного уменьшаемого, неизвестного вычитаемого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Определять, как связаны между собой числа при вычитании. Находить неизвестное уменьшаемое, неизвестное вычитаемое. Объяснять решение уравнений и их проверку.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правило нахож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дения неизвестногоуменьшаемого и неизвестноговычи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таемого. Вычислять зна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чение числового вы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ражения, содержащего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 действия (со скоб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ками и без них)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Нахождение нескольких долей целого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Находить, одну долю от целого числа, находить несколько долей от целого числа. Решать уравнения и сравнивать их решения.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несколько долей целого. Вычислять зна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чение числового вы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ражения, содержащего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 действия (со скоб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ками и без них)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Нахождение нескольких долей целого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Урок формирования умений и навыков.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Решать задачи на нахождение нескольких долей целого. Проверять, правильно выполнено деление с остатком. Сравнивать значения величин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несколько долей целого.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раскрывающих смысл арифметических действий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Использование свойств 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арифметических дей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ствий при выполне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нии вычислений. Решать задачи, составив уравнения. Ставить скобки в числовом выражении для приведения к верному решению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задачи арифметическим способом. Сравнивать площади фигур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Оценивать правильность выполненного задания на основе сравнения с предыдущими заданиями или на основе различных образцов и критериев.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значений величин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действия с величинами, значения которых выражены в разных единицах измерения. Записывать вычисления в строчку и столбиком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сложение и вычитание величин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Целеполагание как постановка учебной задачи на основе соотнесения того, что уже известно и усвоено учащимися, и того, что ещё неизвестно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02.12.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 на увеличение (уменьшение) числа на несколько единиц, выраженных в косвенной форме.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Проверочная работа № 4 по теме «Сложение и вычитание»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Моделировать зависимости между величинами в текстовых задачах и решать их. Выполнять сложение и вычитание величин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тексто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вые задачи арифмети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ческим способом, пользоваться изучен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ной математической терминологией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формулировки личной оценки, аргументирования своего мнения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Контрольная работа № 3 по теме «Сложение и вычитание»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задания творческого и поискового характера, применять 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Использовать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приёмы сложения и вычитания многозначных чисел.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задачи арифметическим способом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«Странички для любознательных» - задания творческого и поискового характера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задания творческого и поискового характера, применять знания и способы действий в изменённых условиях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Анализировать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результаты выполненной работы, оценивать их и делать выводы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формулировки личной оценки, аргументирования своего мнения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№ 2 «Проверим себя и оценим свои достижения».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результатов.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пройденного. «Что узнали. Чему научились»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Использовать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приёмы сложения и вычитания многозначных чисел.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задачи арифметическим способом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9E631E" w:rsidRPr="00781B09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Умножение и деление (10 часов)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Умножение и его свойства. Умножение на 0 и 1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умножение, используя свойства умножения. Применять при вычислениях свойства умножения на 0 и на 1. Находить значение буквенных выражений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свойства умножения на 0 и на 1 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при выполнении вы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числений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2" w:type="pct"/>
          </w:tcPr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на однозначное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умножение любого многозначного числа на однозначное так же, как и умножение трёхзначного числа на однозначное. Умножать именованные числа на однозначные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многозначного числа на однозначное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 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Умножение на 0 и 1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при вычислениях свойства умножения на 0 и на 1. Записывать выражения и вычислять их значения.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результат умножения любого числа на 0, на 1.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Применять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Умножение чисел, запись которых оканчивается нулями.</w:t>
            </w:r>
          </w:p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Математический диктант №3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Объяснять, как выполнено умножение чисел, запись которых оканчивается нулями. Находить остаток при выполнении деления на однозначное число и проверять вычисления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приёмы умножения на однозначное число многозначных чисел, оканчивающихся нулями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12" w:type="pct"/>
          </w:tcPr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Нахождение неизвестного множителя, неизвестного делимого, неизвестного делителя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Определять, как связаны между собой числа при умножении и делении. Находить неизвестный множитель, неизвестное делимое, неизвестный делитель. Объяснять решение уравнений и их проверку.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правило нахож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дения неизвестногомножителя, неизвестного делимого и неизвестногоделителя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Вычислять зна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чение числового вы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ражения, содержащего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 действия (со скоб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ками и без них)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Деление многозначного числа на однозначное.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Промежуточная диагностика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правила деления суммы на число при решении примеров и задач. 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правила деления суммы на число и использовать его при решении примеров и задач.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Контролировать и оценивать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наоднозначное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Объяснять, как выполнено деление многозначного числа на однозначное 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деление многозначного числа на однозначное с объяснением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Контрольная работа № 4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 2 четверть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правила порядка выполнения действий в выражениях в 2-3 действия (со скобками и без них).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Применять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</w:p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Объяснять, как выполнено деление многозначного числа на однозначное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деление многозначного числа на однозначное с объяснением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 на увеличение (уменьшение) числа в несколько раз, выраженных в косвенной форме.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Моделировать ситуацию, иллюстрирующую данное арифметическое действие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Делить много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значное число на од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нозначное, проверять правильность выпол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ненных вычислений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 на пропорциональное деление.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Моделировать ситуацию, иллюстрирующую данное арифметическое действие </w:t>
            </w:r>
          </w:p>
        </w:tc>
      </w:tr>
      <w:tr w:rsidR="009E631E" w:rsidRPr="00781B09" w:rsidTr="00256307">
        <w:trPr>
          <w:jc w:val="center"/>
        </w:trPr>
        <w:tc>
          <w:tcPr>
            <w:tcW w:w="5000" w:type="pct"/>
            <w:gridSpan w:val="7"/>
          </w:tcPr>
          <w:p w:rsidR="009E631E" w:rsidRDefault="009E631E" w:rsidP="00256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E631E" w:rsidRPr="00256307" w:rsidRDefault="009E631E" w:rsidP="002563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563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3 четверть </w:t>
            </w:r>
          </w:p>
          <w:p w:rsidR="009E631E" w:rsidRPr="00443C68" w:rsidRDefault="009E631E" w:rsidP="002563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на однозначное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Делить много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значное число на од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нозначное, проверять правильность выпол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ненных вычислений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пропорциональное деление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Сравнивать решения задач. Определять, сколько цифр будет в частном, выполнять деление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результаты вычислений; контролировать свою деятельность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на однозначное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Нахождение неизвестного делимого по результату в частном и остатку. Находить уравнения с одинаковым значением, находить значения уравнений и решать текстовые задачи арифметическим способом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Делить много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значное число на од</w:t>
            </w: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нозначное, проверять правильность выпол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ненных вычислений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Деление многозначного числа на однозначное.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Проверочная работа № 5 по теме «Умножение и деление на однозначное число»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деление многозначного числа на  однозначное, делать проверку. Составлять уравнения и решать их. Находить значение буквенных выражений, решать текстовые задачи арифметическим способом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Делить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многозначное число на однозначное, делать проверку 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пройденного. «Что узнали. Чему научились»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Использовать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приёмы деления многозначного числа на однозначное.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задачи арифметическим способом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12" w:type="pct"/>
          </w:tcPr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Контрольная работа № 5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 теме «Умножение и деление на однозначное число»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текстовых задач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Решать задачи арифметическим способом. Находить периметр прямоугольника (квадрата). Решать уравнения. Совершенствовать вычислительные навыки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12" w:type="pct"/>
          </w:tcPr>
          <w:p w:rsidR="009E631E" w:rsidRPr="00B15AA7" w:rsidRDefault="009E631E" w:rsidP="00B15AA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Скорость. Время. Расстояние. Единицы скорости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Моделировать взаимосвязи между величинами: скорость, время, расстояние. Переводить одни единицы скорости в другие. Находить значение буквенных и числовых выражений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Составлять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 действий и определять наиболее эффективные способы решения задачи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Взаимосвязь между скоростью, временем и расстоянием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Записывать задачи с величинами: скорость, время, расстояние в таблицу и решать их. Составлять по выражению задачи с величинами: скорость, время, расстояние. Находить значение уравнений и числовых выражений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задачи с величинами: скорость, время, расстояние.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единицы скорости.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с величинами: скорость, время, расстояние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Записывать задачи с величинами: скорость, время, расстояние в таблицу и решать их. Переводить одни единицы длины, массы, времени, площади в другие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задачи с величинами: скорость, время, расстояние.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единицы скорости.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12" w:type="pct"/>
          </w:tcPr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Решение задач на движение.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Проверочная работа № 6 по теме «Скорость. Время. Расстояние»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Записывать задачи с величинами: скорость, время, расстояние в таблицу и решать их. Составлять задачу по чертежу на одновременное встречное движение. Находить значение числовых выражений и проверять вычисления на калькуляторе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задачи с величинами: скорость, время, расстояние.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Моделировать содержащиеся в тексте задачи зависимости; планировать ход решения задачи. Контролировать свою деятельность: обнаруживать и устранять ошибки.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на произведение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умножения числа на произведение в устных и письменных вычислениях. Выполнять умножение числа на произведение разными способами, сравнивать результаты вычислений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свойства арифметиче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ских действий при выполнении вычис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лений.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результат при умножении числа на произведение удобным способом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на числа, оканчивающиеся нулями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Умножение на числа, оканчивающиеся нулями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умножения числа на произведение в письменных вычислениях, записывать решение столбиком. Сравнивать именованные числа. Решать задачи на одновременное встречное движение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двух чисел, оканчивающихся нулями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движение. Переводить одни единицы площади в другие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12" w:type="pct"/>
          </w:tcPr>
          <w:p w:rsidR="009E631E" w:rsidRPr="00B15AA7" w:rsidRDefault="009E631E" w:rsidP="002563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одновременное встречное движение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Решать задачи на одновременное встречное движение: выполнять схематические чертежи, сравнивать задачи и их решения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12" w:type="pct"/>
          </w:tcPr>
          <w:p w:rsidR="009E631E" w:rsidRPr="00B15AA7" w:rsidRDefault="009E631E" w:rsidP="00B15AA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Перестановка и группировка множителей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Используя переместительное свойство умножения и свойство группировки множителей, находить значение числового выражения. Решать задачи на одновременное встречное движение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свойства умножения при решении числовых выражений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пройденного. «Что узнали. Чему научились».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Взаимная проверка знаний: «Помогаем друг другу сделать шаг к успеху»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 числа на произведение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свойства арифметиче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ских действий при выполнении вычис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лений.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результат при делении числа на произведение удобным способом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12" w:type="pct"/>
          </w:tcPr>
          <w:p w:rsidR="009E631E" w:rsidRPr="00B15AA7" w:rsidRDefault="009E631E" w:rsidP="002563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 числа на произведение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свойства арифметиче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ских действий при выполнении вычис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лений.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результат при делении числа на произведение удобным способом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 с остатком на 10, 100, 1 000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с остатком на 10, 100, 1 000. Решать тестовые задачи арифметическим способом. Находить значение буквенных выражений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приём письменного деления многозначного числа на 10, 100, 1 000 с остатком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и решение задач, обратных данной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задачи, устанавливать зависимости между величинами, составлять план решения задачи, решать текстовые задачи. Записывать равенства и неравенства, выполнять проверку. Выполнять деление с остатком и проверять решение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12" w:type="pct"/>
          </w:tcPr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на числа, оканчивающиеся нулями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на числа, оканчивающиеся нулями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12" w:type="pct"/>
          </w:tcPr>
          <w:p w:rsidR="009E631E" w:rsidRDefault="009E631E" w:rsidP="007D2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  <w:p w:rsidR="009E631E" w:rsidRDefault="009E631E" w:rsidP="007D2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B15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B15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B15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B15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B15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Pr="00443C68" w:rsidRDefault="009E631E" w:rsidP="00B15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на числа, оканчивающиеся нулями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AF4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2" w:type="pct"/>
          </w:tcPr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на числа, оканчивающиеся нулями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12" w:type="pct"/>
          </w:tcPr>
          <w:p w:rsidR="009E631E" w:rsidRPr="00B15AA7" w:rsidRDefault="009E631E" w:rsidP="007D24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одновременное движение в противоположных направлениях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схематические чертежи по текстовым задачам на одновременное движение в противоположных направлениях и решать задачи. Составлять план решения. Обнаруживать допущенные ошибки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Решать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задачи на одновременное движение в противоположных направлениях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Письменное деление на числа, оканчивающиеся нулями.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Проверочная работа № 7 по теме «Деление на числа, оканчивающиеся нулями»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ошибки в вычислениях и решать правильно.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Применять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Использовать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пройденного. «Что узнали. Чему научились».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Математический диктант №4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устно и письменно деление на числа, оканчивающиеся нулями.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Использовать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задачи на одновременное встречное движение, на одновременное движение в противоположных направлениях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№ 4 «Проверим себя и оценим свои достижения».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результатов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письменное умножение на числа, оканчивающиеся ну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лями.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Использовать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приём деления на числа, оканчивающиеся нулями.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задачи на одновременное встречное движение, на одновременное движение в противоположных направлениях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Проект: «Математика вокруг нас»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Урок-проект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Собирать и систематизировать информацию по разделам, отбирать, составлять и решать математические задачи и задания повышенного уровня сложности. Составлять план работы. Составлять сборник математических заданий. Анализировать и оценивать результаты работы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Определять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связный текст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 Контроль и оценка процесса и результатов деятельности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12" w:type="pct"/>
          </w:tcPr>
          <w:p w:rsidR="009E631E" w:rsidRPr="00443C68" w:rsidRDefault="009E631E" w:rsidP="00656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Контрольная работа № 6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 3 четверть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12" w:type="pct"/>
          </w:tcPr>
          <w:p w:rsidR="009E631E" w:rsidRPr="00656D26" w:rsidRDefault="009E631E" w:rsidP="00656D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на сумму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в вычислениях свойство умножения числа на сумму нескольких слагаемых. Находить значение выражения двумя способами, удобным способом. Сравнивать выражения. Составлять задачу по выражению.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задачи, развивать навык устного счёта; развивать внимание, творческое мышление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задачи. Моделировать ситуацию, иллюстрирующую данное арифметическое действие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на сумму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вычисления с объяснением. Выполнять действия и сравнивать приёмы вычислений. Находить часть от целого.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Объяснять,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как выполнено умножение числа на сумму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на двузначное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двузначное. Осуществлять пошаговый контроль правильности и полноты выполнения алгоритма арифметического действия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умножения многозначного числа на двузначное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на двузначное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двузначное. Осуществлять пошаговый контроль правильности и полноты выполнения алгоритма арифметического действия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умножения многозначного числа на двузначное.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как выполнено умножение многозначного числа на двузначное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нахождение неизвестного по двум разностям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Решатьзадачи на нахождение неизвестного по двум разностям. Анализировать задачи, выполнять прикидку результата, проверять полученный результат. Обнаруживать допущенные ошибки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Составлять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 действий и определять наиболее эффективные способы решения задачи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текстовых задач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Решать задачи арифметическими способами. Объяснять выбор действия для решения. Выполнять вычитание именованных величин. Находить ошибки в примерах на деление, делать проверку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9E631E" w:rsidRPr="00781B09" w:rsidTr="007D24B3">
        <w:trPr>
          <w:jc w:val="center"/>
        </w:trPr>
        <w:tc>
          <w:tcPr>
            <w:tcW w:w="5000" w:type="pct"/>
            <w:gridSpan w:val="7"/>
          </w:tcPr>
          <w:p w:rsidR="009E631E" w:rsidRDefault="009E631E" w:rsidP="007D2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Pr="007D24B3" w:rsidRDefault="009E631E" w:rsidP="007D24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D24B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 четверть</w:t>
            </w:r>
          </w:p>
          <w:p w:rsidR="009E631E" w:rsidRPr="00443C68" w:rsidRDefault="009E631E" w:rsidP="007D2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Объяснять,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как получают каждое неполное произведение при умножении на трёхзначное число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12" w:type="pct"/>
          </w:tcPr>
          <w:p w:rsidR="009E631E" w:rsidRPr="00314AA6" w:rsidRDefault="009E631E" w:rsidP="007D24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умножение.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почему при умножении на трёхзначное число, в записи которого есть нуль, записывают только два неполных произведения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умножение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Объяснять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приёмы умножения многозначного числа на трёхзначное, когда в записи обоих множителей встречаются нули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умножение многозначного числа на трёхзначное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повторения и закрепления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Закреплять пройденный материал. Совершенствовать вычислительные навыки, умение решать задачи.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задачи, развивать навык устного и письменного счёта; развивать внимание, творческое мышление.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пройденного. «Что узнали. Чему научились».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Математический диктант № 5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задачи, развивать навык устного и письменного счёта; развивать внимание, творческое мышление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на двузначное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двузначное, когда цифра в частном находится методом подбора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на двузначное с остатком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деление с остатком на двузначное число, при этом рассуждать так же, как и при делении без остатка, проверять решение.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двузначное с остатком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на двузначное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Выполнять письменное деление многозначных чисел на двузначные, опираясь на знание алгоритмов письменного выполнения действия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умножение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деления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двузначное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на двузначное по плану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Объяснять, как выполнено деление по плану. Решать задачи и сравнивать их решения. Проверять, верны ли равенства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двузначное по плану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Деление на двузначное число. Изменение пробной цифры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деление многозначного числа на двузначное методом подбора, изменяя пробную цифру. Решать примеры на деление с объяснением. Находить значение уравнений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двузначное методом подбора (изменяя пробную цифру)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 многозначного числа на двузначное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Решать задачи арифметическими способами. Объяснять выбор действия для решения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деление с объяснением. Переводить одни единицы площади в другие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Решать задачи арифметическими способами. Выполнять вычитание и сложение именованных величин. Выполнять деление с остатком и делать проверку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выбор действия для решения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Письменное деление на двузначное число (закрепление)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обобщения и закрепления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Решать задачи арифметическими способами и сравнивать их решения. Объяснять выбор действия для решения. Умножать на именованные числа, решать уравнения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многозначного числа на однозначное по алгоритму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Деление на дву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значное число,</w:t>
            </w:r>
          </w:p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когда в частном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есть нули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двузначное, 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когда в частном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есть нули, объяснять каждый шаг, сравнивать решения. Рассматривать более короткую запись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письменное деление многозначного числа на однозначное,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когда в частном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есть нули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Делать выводы на основе анализа предъявленного банка данных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12" w:type="pct"/>
          </w:tcPr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Письменное деление на двузначное число (закрепление).</w:t>
            </w:r>
          </w:p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Проверочная работа № 8 по теме «Деление на двузначное число»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вычисления и делать проверку.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Пользоваться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вычислительными навыками, решать составные задачи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пройденного. «Что узнали. Чему научились».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Математический диктант №6 </w:t>
            </w:r>
          </w:p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двузначное, объяснять каждый шаг. Решать задачи арифметическим способом. Выполнять вычитание и сложение именованных величин, решать уравнения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Контрольная работа № 7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 теме «Умножение и деление»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Письменное деление многозначного числа на трёхзначное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алгоритм письменного деления многозначного числа на трёхзначное, объяснять каждый шаг. Выполнять письменное деление многозначных чисел на двузначные, опираясь на знание алгоритмов письменного выполнения действия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умножение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трёхзначное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Письменное деление многозначного числа на трёхзначное.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Урок формирования умений и навыков.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Объяснять, как выполнено деление. Называть в каждом случае неполные делимые и рассказывать, как находили цифры частного. Совершенствовать вычислительные навыки, умение решать задачи.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трёхзначное.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12" w:type="pct"/>
          </w:tcPr>
          <w:p w:rsidR="009E631E" w:rsidRPr="00314AA6" w:rsidRDefault="009E631E" w:rsidP="00314A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Деление на трёхзначное число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деление с объяснением и проверять вычисления. Делать чертёж к задаче и решать её. Составлять задачу по выражению. Сравнивать выражения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трёхзначное, делать проверку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12" w:type="pct"/>
          </w:tcPr>
          <w:p w:rsidR="009E631E" w:rsidRPr="00443C68" w:rsidRDefault="009E631E" w:rsidP="00175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Проверка умножения делением и деления умножением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деление с объяснением и проверять вычисления.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трёхзначное, делать проверку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12" w:type="pct"/>
          </w:tcPr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Проверка деления с остатком 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Проверять, правильно ли выполнено деление с остатком. Находить делимое, если известны: делитель, частное и остаток. Проверять, выполнив деление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Объяснять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алгоритм письменного деления многозначного числа на трёхзначное, делать проверку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Проверка деления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Находить ошибки и записывать правильное решение. Совершенствовать вычислительные навыки, умение решать задачи, уравнения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Находить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ошибки при делении, исправлять их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Контрольная работа № 8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 год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 за 4 класс,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9E631E" w:rsidRPr="00781B09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9E631E" w:rsidRPr="00443C68" w:rsidRDefault="009E631E" w:rsidP="00AF4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Итоговое повторение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443C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12" w:type="pct"/>
          </w:tcPr>
          <w:p w:rsidR="009E631E" w:rsidRPr="00314AA6" w:rsidRDefault="009E631E" w:rsidP="00175A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hd w:val="clear" w:color="auto" w:fill="FFFFFF"/>
              <w:spacing w:after="0" w:line="240" w:lineRule="auto"/>
              <w:ind w:right="-2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Анализ контрольной работы и рабо</w:t>
            </w:r>
            <w:r w:rsidRPr="00443C68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 над ошибками.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 пройденного: «Что узнали. Чему научились».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Математический диктант № 7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вычислительные навыки, умение решать задачи. 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12" w:type="pct"/>
          </w:tcPr>
          <w:p w:rsidR="009E631E" w:rsidRPr="00443C68" w:rsidRDefault="009E631E" w:rsidP="00314A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Итоговая диагностическая работа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свои знания для выполнения итоговой работы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 и оценка процесса и результатов деятельности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Нумерация. Выражения и уравнения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числа натурального ряда, которые больше 1 000.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Читать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записывать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числа, которые больше 1 000, используя правило, по которому составлена числовая последовательность.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Решать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числовые выражения и уравнения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Арифметические действия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Использовать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приёмы сложения и вычитания, умножения и деления чисел, которые больше 1 000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выполнения действий.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правила о порядке выполнения действий в числовых выражениях со скобками и без скобок при вычислениях значений числовых выражений </w:t>
            </w:r>
          </w:p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Собирать требуемую информацию из указанных источников; фиксировать результаты разными способами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Величины 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сложение и вычитание величин, заменяя крупные единицы величин более мелкими. Решать задачи с использованием величин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Применять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знания о величинах в ходе решения задач и выражений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Геометрические фигуры.</w:t>
            </w:r>
          </w:p>
        </w:tc>
        <w:tc>
          <w:tcPr>
            <w:tcW w:w="672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Классифицировать геометрические фигуры по заданному или найденному основанию классификации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виды геометрических фигур. Выполнять чертежи изученных геометрических фигур.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Контролировать и оценивать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свою работу, её результат, делать выводы на будущее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568" w:type="pct"/>
          </w:tcPr>
          <w:p w:rsidR="009E631E" w:rsidRPr="00443C68" w:rsidRDefault="009E631E" w:rsidP="007E2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672" w:type="pct"/>
          </w:tcPr>
          <w:p w:rsidR="009E631E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9E631E" w:rsidRPr="00314AA6" w:rsidRDefault="009E631E" w:rsidP="00314AA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Урок обобщения и систематизации</w:t>
            </w:r>
          </w:p>
        </w:tc>
        <w:tc>
          <w:tcPr>
            <w:tcW w:w="1344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18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Записывать и решать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задачи изученных видов </w:t>
            </w:r>
          </w:p>
        </w:tc>
        <w:tc>
          <w:tcPr>
            <w:tcW w:w="857" w:type="pct"/>
          </w:tcPr>
          <w:p w:rsidR="009E631E" w:rsidRPr="00443C68" w:rsidRDefault="009E631E" w:rsidP="007E2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Default="009E631E" w:rsidP="00314A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568" w:type="pct"/>
          </w:tcPr>
          <w:p w:rsidR="009E631E" w:rsidRPr="00443C68" w:rsidRDefault="009E631E" w:rsidP="00A95D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672" w:type="pct"/>
          </w:tcPr>
          <w:p w:rsidR="009E631E" w:rsidRPr="00443C68" w:rsidRDefault="009E631E" w:rsidP="00A95DD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Урок обобщения и систематизации </w:t>
            </w:r>
          </w:p>
        </w:tc>
        <w:tc>
          <w:tcPr>
            <w:tcW w:w="1344" w:type="pct"/>
          </w:tcPr>
          <w:p w:rsidR="009E631E" w:rsidRPr="00443C68" w:rsidRDefault="009E631E" w:rsidP="00A95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18" w:type="pct"/>
          </w:tcPr>
          <w:p w:rsidR="009E631E" w:rsidRPr="00443C68" w:rsidRDefault="009E631E" w:rsidP="00A95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Записывать и решать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задачи изученных видов </w:t>
            </w:r>
          </w:p>
        </w:tc>
        <w:tc>
          <w:tcPr>
            <w:tcW w:w="857" w:type="pct"/>
          </w:tcPr>
          <w:p w:rsidR="009E631E" w:rsidRPr="00443C68" w:rsidRDefault="009E631E" w:rsidP="00A95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9E631E" w:rsidRPr="00781B09">
        <w:trPr>
          <w:jc w:val="center"/>
        </w:trPr>
        <w:tc>
          <w:tcPr>
            <w:tcW w:w="229" w:type="pct"/>
          </w:tcPr>
          <w:p w:rsidR="009E631E" w:rsidRDefault="009E631E" w:rsidP="00314A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12" w:type="pct"/>
          </w:tcPr>
          <w:p w:rsidR="009E631E" w:rsidRPr="00443C68" w:rsidRDefault="009E631E" w:rsidP="007E2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568" w:type="pct"/>
          </w:tcPr>
          <w:p w:rsidR="009E631E" w:rsidRPr="00443C68" w:rsidRDefault="009E631E" w:rsidP="00A95D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672" w:type="pct"/>
          </w:tcPr>
          <w:p w:rsidR="009E631E" w:rsidRPr="00443C68" w:rsidRDefault="009E631E" w:rsidP="00A95DD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Урок обобщения и систематизации</w:t>
            </w:r>
          </w:p>
        </w:tc>
        <w:tc>
          <w:tcPr>
            <w:tcW w:w="1344" w:type="pct"/>
          </w:tcPr>
          <w:p w:rsidR="009E631E" w:rsidRPr="00443C68" w:rsidRDefault="009E631E" w:rsidP="00A95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18" w:type="pct"/>
          </w:tcPr>
          <w:p w:rsidR="009E631E" w:rsidRPr="00443C68" w:rsidRDefault="009E631E" w:rsidP="00A95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Применять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решения задач.</w:t>
            </w:r>
            <w:r w:rsidRPr="00443C6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Записывать и решать</w:t>
            </w: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задачи изученных видов </w:t>
            </w:r>
          </w:p>
        </w:tc>
        <w:tc>
          <w:tcPr>
            <w:tcW w:w="857" w:type="pct"/>
          </w:tcPr>
          <w:p w:rsidR="009E631E" w:rsidRPr="00443C68" w:rsidRDefault="009E631E" w:rsidP="00A95D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3C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</w:tbl>
    <w:p w:rsidR="009E631E" w:rsidRPr="00443C68" w:rsidRDefault="009E631E" w:rsidP="007E248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E631E" w:rsidRPr="00443C68" w:rsidRDefault="009E631E">
      <w:pPr>
        <w:rPr>
          <w:rFonts w:ascii="Times New Roman" w:hAnsi="Times New Roman" w:cs="Times New Roman"/>
          <w:sz w:val="24"/>
          <w:szCs w:val="24"/>
        </w:rPr>
      </w:pPr>
    </w:p>
    <w:sectPr w:rsidR="009E631E" w:rsidRPr="00443C68" w:rsidSect="00495E3F">
      <w:headerReference w:type="default" r:id="rId7"/>
      <w:footerReference w:type="default" r:id="rId8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31E" w:rsidRDefault="009E631E">
      <w:pPr>
        <w:spacing w:after="0" w:line="240" w:lineRule="auto"/>
      </w:pPr>
      <w:r>
        <w:separator/>
      </w:r>
    </w:p>
  </w:endnote>
  <w:endnote w:type="continuationSeparator" w:id="1">
    <w:p w:rsidR="009E631E" w:rsidRDefault="009E6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31E" w:rsidRDefault="009E63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31E" w:rsidRDefault="009E631E">
      <w:pPr>
        <w:spacing w:after="0" w:line="240" w:lineRule="auto"/>
      </w:pPr>
      <w:r>
        <w:separator/>
      </w:r>
    </w:p>
  </w:footnote>
  <w:footnote w:type="continuationSeparator" w:id="1">
    <w:p w:rsidR="009E631E" w:rsidRDefault="009E6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31E" w:rsidRDefault="009E631E" w:rsidP="000B2E86">
    <w:pPr>
      <w:pStyle w:val="Header"/>
      <w:jc w:val="center"/>
    </w:pPr>
    <w:r>
      <w:t>Павлова Галина Ивановна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39F8"/>
    <w:multiLevelType w:val="hybridMultilevel"/>
    <w:tmpl w:val="33349A7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3A15C6B"/>
    <w:multiLevelType w:val="hybridMultilevel"/>
    <w:tmpl w:val="7CF40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CA3626"/>
    <w:multiLevelType w:val="hybridMultilevel"/>
    <w:tmpl w:val="3B64DEBA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nsid w:val="087D4109"/>
    <w:multiLevelType w:val="hybridMultilevel"/>
    <w:tmpl w:val="932A40A0"/>
    <w:lvl w:ilvl="0" w:tplc="63B6CB5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B26C5D"/>
    <w:multiLevelType w:val="hybridMultilevel"/>
    <w:tmpl w:val="1294023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0D57490"/>
    <w:multiLevelType w:val="hybridMultilevel"/>
    <w:tmpl w:val="F0020A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1FE6A8D"/>
    <w:multiLevelType w:val="hybridMultilevel"/>
    <w:tmpl w:val="0F94191C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CF6AD5BE">
      <w:numFmt w:val="bullet"/>
      <w:lvlText w:val="•"/>
      <w:lvlJc w:val="left"/>
      <w:pPr>
        <w:ind w:left="2149" w:hanging="360"/>
      </w:pPr>
      <w:rPr>
        <w:rFonts w:ascii="Arial" w:eastAsia="Times New Roman" w:hAnsi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9F6EC1"/>
    <w:multiLevelType w:val="hybridMultilevel"/>
    <w:tmpl w:val="6E0C33A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C872B2E"/>
    <w:multiLevelType w:val="hybridMultilevel"/>
    <w:tmpl w:val="9BDCE45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3">
    <w:nsid w:val="1F163C8C"/>
    <w:multiLevelType w:val="hybridMultilevel"/>
    <w:tmpl w:val="EA24FA12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>
    <w:nsid w:val="1FC205AF"/>
    <w:multiLevelType w:val="hybridMultilevel"/>
    <w:tmpl w:val="EC0AF286"/>
    <w:lvl w:ilvl="0" w:tplc="B9104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28725B61"/>
    <w:multiLevelType w:val="hybridMultilevel"/>
    <w:tmpl w:val="CD5490D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28E16F0F"/>
    <w:multiLevelType w:val="hybridMultilevel"/>
    <w:tmpl w:val="B43006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>
    <w:nsid w:val="2B2D1AE7"/>
    <w:multiLevelType w:val="hybridMultilevel"/>
    <w:tmpl w:val="71D6BFC0"/>
    <w:lvl w:ilvl="0" w:tplc="B938284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ABC0F1B"/>
    <w:multiLevelType w:val="hybridMultilevel"/>
    <w:tmpl w:val="848C868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3F14154A"/>
    <w:multiLevelType w:val="hybridMultilevel"/>
    <w:tmpl w:val="BBDA219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4C174A6"/>
    <w:multiLevelType w:val="hybridMultilevel"/>
    <w:tmpl w:val="97F88698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4">
    <w:nsid w:val="461D0F55"/>
    <w:multiLevelType w:val="hybridMultilevel"/>
    <w:tmpl w:val="B4D834C4"/>
    <w:lvl w:ilvl="0" w:tplc="635C37DE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5">
    <w:nsid w:val="479B3937"/>
    <w:multiLevelType w:val="hybridMultilevel"/>
    <w:tmpl w:val="9FF619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7AB3BB6"/>
    <w:multiLevelType w:val="hybridMultilevel"/>
    <w:tmpl w:val="9E74734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D27200A"/>
    <w:multiLevelType w:val="hybridMultilevel"/>
    <w:tmpl w:val="CEB455FC"/>
    <w:lvl w:ilvl="0" w:tplc="635C37DE">
      <w:start w:val="3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9">
    <w:nsid w:val="4E9B5903"/>
    <w:multiLevelType w:val="hybridMultilevel"/>
    <w:tmpl w:val="03DE934C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0">
    <w:nsid w:val="4EA66A81"/>
    <w:multiLevelType w:val="hybridMultilevel"/>
    <w:tmpl w:val="400688D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4ED16AC2"/>
    <w:multiLevelType w:val="hybridMultilevel"/>
    <w:tmpl w:val="D71849CE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2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cs="Wingdings" w:hint="default"/>
      </w:rPr>
    </w:lvl>
  </w:abstractNum>
  <w:abstractNum w:abstractNumId="33">
    <w:nsid w:val="51F749C5"/>
    <w:multiLevelType w:val="hybridMultilevel"/>
    <w:tmpl w:val="83B4F83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540333ED"/>
    <w:multiLevelType w:val="hybridMultilevel"/>
    <w:tmpl w:val="855C8F7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5">
    <w:nsid w:val="55B41CFF"/>
    <w:multiLevelType w:val="hybridMultilevel"/>
    <w:tmpl w:val="2BD28E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6">
    <w:nsid w:val="564E37A5"/>
    <w:multiLevelType w:val="hybridMultilevel"/>
    <w:tmpl w:val="D6FAE8A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1037B42"/>
    <w:multiLevelType w:val="hybridMultilevel"/>
    <w:tmpl w:val="99B64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0B2D7C"/>
    <w:multiLevelType w:val="hybridMultilevel"/>
    <w:tmpl w:val="4662765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632C591E"/>
    <w:multiLevelType w:val="hybridMultilevel"/>
    <w:tmpl w:val="5F42EC30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41">
    <w:nsid w:val="64F60762"/>
    <w:multiLevelType w:val="hybridMultilevel"/>
    <w:tmpl w:val="F3301F6C"/>
    <w:lvl w:ilvl="0" w:tplc="635C37DE">
      <w:start w:val="3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42">
    <w:nsid w:val="66D96730"/>
    <w:multiLevelType w:val="hybridMultilevel"/>
    <w:tmpl w:val="EC8AE81C"/>
    <w:lvl w:ilvl="0" w:tplc="B9382846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43">
    <w:nsid w:val="68097810"/>
    <w:multiLevelType w:val="hybridMultilevel"/>
    <w:tmpl w:val="BCC6669C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>
    <w:nsid w:val="69327306"/>
    <w:multiLevelType w:val="hybridMultilevel"/>
    <w:tmpl w:val="3AA65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>
    <w:nsid w:val="6953529E"/>
    <w:multiLevelType w:val="hybridMultilevel"/>
    <w:tmpl w:val="A23C6FA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718A0B82"/>
    <w:multiLevelType w:val="hybridMultilevel"/>
    <w:tmpl w:val="6AF003E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47">
    <w:nsid w:val="7C2E573A"/>
    <w:multiLevelType w:val="hybridMultilevel"/>
    <w:tmpl w:val="4EF0B94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>
    <w:nsid w:val="7DBD11E3"/>
    <w:multiLevelType w:val="hybridMultilevel"/>
    <w:tmpl w:val="EC4A869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47"/>
  </w:num>
  <w:num w:numId="3">
    <w:abstractNumId w:val="48"/>
  </w:num>
  <w:num w:numId="4">
    <w:abstractNumId w:val="34"/>
  </w:num>
  <w:num w:numId="5">
    <w:abstractNumId w:val="23"/>
  </w:num>
  <w:num w:numId="6">
    <w:abstractNumId w:val="38"/>
  </w:num>
  <w:num w:numId="7">
    <w:abstractNumId w:val="35"/>
  </w:num>
  <w:num w:numId="8">
    <w:abstractNumId w:val="37"/>
  </w:num>
  <w:num w:numId="9">
    <w:abstractNumId w:val="44"/>
  </w:num>
  <w:num w:numId="10">
    <w:abstractNumId w:val="40"/>
  </w:num>
  <w:num w:numId="11">
    <w:abstractNumId w:val="46"/>
  </w:num>
  <w:num w:numId="12">
    <w:abstractNumId w:val="11"/>
  </w:num>
  <w:num w:numId="13">
    <w:abstractNumId w:val="18"/>
  </w:num>
  <w:num w:numId="14">
    <w:abstractNumId w:val="16"/>
  </w:num>
  <w:num w:numId="15">
    <w:abstractNumId w:val="10"/>
  </w:num>
  <w:num w:numId="16">
    <w:abstractNumId w:val="41"/>
  </w:num>
  <w:num w:numId="17">
    <w:abstractNumId w:val="4"/>
  </w:num>
  <w:num w:numId="18">
    <w:abstractNumId w:val="19"/>
  </w:num>
  <w:num w:numId="19">
    <w:abstractNumId w:val="1"/>
  </w:num>
  <w:num w:numId="20">
    <w:abstractNumId w:val="21"/>
  </w:num>
  <w:num w:numId="21">
    <w:abstractNumId w:val="27"/>
  </w:num>
  <w:num w:numId="22">
    <w:abstractNumId w:val="28"/>
  </w:num>
  <w:num w:numId="23">
    <w:abstractNumId w:val="33"/>
  </w:num>
  <w:num w:numId="24">
    <w:abstractNumId w:val="36"/>
  </w:num>
  <w:num w:numId="25">
    <w:abstractNumId w:val="43"/>
  </w:num>
  <w:num w:numId="26">
    <w:abstractNumId w:val="15"/>
  </w:num>
  <w:num w:numId="27">
    <w:abstractNumId w:val="20"/>
  </w:num>
  <w:num w:numId="28">
    <w:abstractNumId w:val="6"/>
  </w:num>
  <w:num w:numId="29">
    <w:abstractNumId w:val="30"/>
  </w:num>
  <w:num w:numId="30">
    <w:abstractNumId w:val="39"/>
  </w:num>
  <w:num w:numId="31">
    <w:abstractNumId w:val="8"/>
  </w:num>
  <w:num w:numId="32">
    <w:abstractNumId w:val="32"/>
  </w:num>
  <w:num w:numId="33">
    <w:abstractNumId w:val="0"/>
  </w:num>
  <w:num w:numId="34">
    <w:abstractNumId w:val="24"/>
  </w:num>
  <w:num w:numId="35">
    <w:abstractNumId w:val="17"/>
  </w:num>
  <w:num w:numId="36">
    <w:abstractNumId w:val="3"/>
  </w:num>
  <w:num w:numId="37">
    <w:abstractNumId w:val="29"/>
  </w:num>
  <w:num w:numId="38">
    <w:abstractNumId w:val="42"/>
  </w:num>
  <w:num w:numId="39">
    <w:abstractNumId w:val="13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12"/>
  </w:num>
  <w:num w:numId="43">
    <w:abstractNumId w:val="31"/>
  </w:num>
  <w:num w:numId="44">
    <w:abstractNumId w:val="2"/>
  </w:num>
  <w:num w:numId="45">
    <w:abstractNumId w:val="9"/>
  </w:num>
  <w:num w:numId="46">
    <w:abstractNumId w:val="5"/>
  </w:num>
  <w:num w:numId="47">
    <w:abstractNumId w:val="45"/>
  </w:num>
  <w:num w:numId="48">
    <w:abstractNumId w:val="25"/>
  </w:num>
  <w:num w:numId="4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DC5"/>
    <w:rsid w:val="00031BD0"/>
    <w:rsid w:val="000B2E86"/>
    <w:rsid w:val="00175A93"/>
    <w:rsid w:val="00211034"/>
    <w:rsid w:val="00256307"/>
    <w:rsid w:val="00256DC5"/>
    <w:rsid w:val="002D4D91"/>
    <w:rsid w:val="00314AA6"/>
    <w:rsid w:val="0038071E"/>
    <w:rsid w:val="00443C68"/>
    <w:rsid w:val="00495E3F"/>
    <w:rsid w:val="00521A2B"/>
    <w:rsid w:val="00523A6B"/>
    <w:rsid w:val="005E2E75"/>
    <w:rsid w:val="0063609C"/>
    <w:rsid w:val="00656D26"/>
    <w:rsid w:val="006B2F86"/>
    <w:rsid w:val="00781B09"/>
    <w:rsid w:val="007D24B3"/>
    <w:rsid w:val="007E2482"/>
    <w:rsid w:val="007F273B"/>
    <w:rsid w:val="009E631E"/>
    <w:rsid w:val="00A95DD7"/>
    <w:rsid w:val="00AD3C80"/>
    <w:rsid w:val="00AF4B19"/>
    <w:rsid w:val="00B15AA7"/>
    <w:rsid w:val="00BC344C"/>
    <w:rsid w:val="00C21EB7"/>
    <w:rsid w:val="00C30BC3"/>
    <w:rsid w:val="00C94830"/>
    <w:rsid w:val="00CE3581"/>
    <w:rsid w:val="00D077CA"/>
    <w:rsid w:val="00D23984"/>
    <w:rsid w:val="00D27EC2"/>
    <w:rsid w:val="00D4544F"/>
    <w:rsid w:val="00D56826"/>
    <w:rsid w:val="00E45FA1"/>
    <w:rsid w:val="00E97EC5"/>
    <w:rsid w:val="00F21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5FA1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E2482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E248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E2482"/>
    <w:pPr>
      <w:keepNext/>
      <w:spacing w:before="240" w:after="60" w:line="240" w:lineRule="auto"/>
      <w:outlineLvl w:val="2"/>
    </w:pPr>
    <w:rPr>
      <w:rFonts w:ascii="Tahoma" w:eastAsia="Times New Roman" w:hAnsi="Tahoma" w:cs="Tahoma"/>
      <w:sz w:val="16"/>
      <w:szCs w:val="16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E2482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E248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E248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E248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E248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E248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E2482"/>
    <w:rPr>
      <w:rFonts w:ascii="Tahoma" w:hAnsi="Tahoma" w:cs="Tahoma"/>
      <w:sz w:val="16"/>
      <w:szCs w:val="1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E2482"/>
    <w:rPr>
      <w:rFonts w:ascii="Calibri" w:hAnsi="Calibri" w:cs="Calibri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E2482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E2482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7E2482"/>
    <w:rPr>
      <w:rFonts w:ascii="Times New Roman" w:hAnsi="Times New Roman" w:cs="Times New Roman"/>
      <w:sz w:val="24"/>
      <w:szCs w:val="24"/>
      <w:lang w:val="ru-RU" w:eastAsia="ru-RU"/>
    </w:rPr>
  </w:style>
  <w:style w:type="table" w:styleId="TableGrid">
    <w:name w:val="Table Grid"/>
    <w:basedOn w:val="TableNormal"/>
    <w:uiPriority w:val="99"/>
    <w:rsid w:val="007E248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E2482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E2482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7E24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E2482"/>
    <w:rPr>
      <w:rFonts w:ascii="Times New Roman" w:hAnsi="Times New Roman" w:cs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7E2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E2482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7E2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7E248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E2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E2482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uiPriority w:val="99"/>
    <w:rsid w:val="007E2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E2482"/>
    <w:rPr>
      <w:rFonts w:ascii="Calibri" w:eastAsia="Times New Roman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rsid w:val="007E2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2482"/>
    <w:rPr>
      <w:rFonts w:ascii="Tahoma" w:eastAsia="Times New Roman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7E2482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7E2482"/>
    <w:rPr>
      <w:rFonts w:ascii="Cambria" w:hAnsi="Cambria" w:cs="Cambria"/>
      <w:b/>
      <w:bCs/>
      <w:kern w:val="28"/>
      <w:sz w:val="32"/>
      <w:szCs w:val="32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E2482"/>
    <w:rPr>
      <w:rFonts w:ascii="Tahoma" w:hAnsi="Tahoma" w:cs="Tahoma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7E2482"/>
    <w:pPr>
      <w:shd w:val="clear" w:color="auto" w:fill="000080"/>
      <w:spacing w:after="0" w:line="240" w:lineRule="auto"/>
    </w:pPr>
    <w:rPr>
      <w:rFonts w:ascii="Tahoma" w:hAnsi="Tahoma" w:cs="Tahoma"/>
      <w:shd w:val="clear" w:color="auto" w:fill="000080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004C76"/>
    <w:rPr>
      <w:rFonts w:ascii="Times New Roman" w:hAnsi="Times New Roman"/>
      <w:sz w:val="0"/>
      <w:szCs w:val="0"/>
      <w:lang w:eastAsia="en-US"/>
    </w:rPr>
  </w:style>
  <w:style w:type="character" w:customStyle="1" w:styleId="1">
    <w:name w:val="Схема документа Знак1"/>
    <w:basedOn w:val="DefaultParagraphFont"/>
    <w:uiPriority w:val="99"/>
    <w:semiHidden/>
    <w:rsid w:val="007E2482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7E2482"/>
    <w:rPr>
      <w:b/>
      <w:bCs/>
    </w:rPr>
  </w:style>
  <w:style w:type="paragraph" w:styleId="ListParagraph">
    <w:name w:val="List Paragraph"/>
    <w:basedOn w:val="Normal"/>
    <w:uiPriority w:val="99"/>
    <w:qFormat/>
    <w:rsid w:val="007E2482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7E2482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E248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">
    <w:name w:val="Знак Знак4"/>
    <w:basedOn w:val="DefaultParagraphFont"/>
    <w:uiPriority w:val="99"/>
    <w:rsid w:val="007E2482"/>
    <w:rPr>
      <w:rFonts w:ascii="Times New Roman" w:hAnsi="Times New Roman" w:cs="Times New Roman"/>
    </w:rPr>
  </w:style>
  <w:style w:type="paragraph" w:styleId="NoSpacing">
    <w:name w:val="No Spacing"/>
    <w:uiPriority w:val="99"/>
    <w:qFormat/>
    <w:rsid w:val="007E2482"/>
    <w:rPr>
      <w:rFonts w:cs="Calibri"/>
      <w:lang w:eastAsia="en-US"/>
    </w:rPr>
  </w:style>
  <w:style w:type="character" w:styleId="PageNumber">
    <w:name w:val="page number"/>
    <w:basedOn w:val="DefaultParagraphFont"/>
    <w:uiPriority w:val="99"/>
    <w:rsid w:val="007E2482"/>
  </w:style>
  <w:style w:type="paragraph" w:customStyle="1" w:styleId="Default">
    <w:name w:val="Default"/>
    <w:uiPriority w:val="99"/>
    <w:rsid w:val="007E248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Знак"/>
    <w:basedOn w:val="Normal"/>
    <w:uiPriority w:val="99"/>
    <w:rsid w:val="007E248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spelle">
    <w:name w:val="spelle"/>
    <w:basedOn w:val="DefaultParagraphFont"/>
    <w:uiPriority w:val="99"/>
    <w:rsid w:val="007E2482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DefaultParagraphFont"/>
    <w:uiPriority w:val="99"/>
    <w:rsid w:val="007E2482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FontStyle13">
    <w:name w:val="Font Style13"/>
    <w:basedOn w:val="DefaultParagraphFont"/>
    <w:uiPriority w:val="99"/>
    <w:rsid w:val="007E2482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DefaultParagraphFont"/>
    <w:uiPriority w:val="99"/>
    <w:rsid w:val="007E2482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Normal"/>
    <w:uiPriority w:val="99"/>
    <w:rsid w:val="007E2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uiPriority w:val="99"/>
    <w:rsid w:val="007E2482"/>
  </w:style>
  <w:style w:type="character" w:styleId="Emphasis">
    <w:name w:val="Emphasis"/>
    <w:basedOn w:val="DefaultParagraphFont"/>
    <w:uiPriority w:val="99"/>
    <w:qFormat/>
    <w:rsid w:val="007E2482"/>
    <w:rPr>
      <w:i/>
      <w:iCs/>
    </w:rPr>
  </w:style>
  <w:style w:type="paragraph" w:styleId="BodyText2">
    <w:name w:val="Body Text 2"/>
    <w:basedOn w:val="Normal"/>
    <w:link w:val="BodyText2Char"/>
    <w:uiPriority w:val="99"/>
    <w:rsid w:val="007E24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E248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7E2482"/>
  </w:style>
  <w:style w:type="character" w:customStyle="1" w:styleId="c2">
    <w:name w:val="c2"/>
    <w:basedOn w:val="DefaultParagraphFont"/>
    <w:uiPriority w:val="99"/>
    <w:rsid w:val="007E2482"/>
  </w:style>
  <w:style w:type="character" w:customStyle="1" w:styleId="c42">
    <w:name w:val="c42"/>
    <w:basedOn w:val="DefaultParagraphFont"/>
    <w:uiPriority w:val="99"/>
    <w:rsid w:val="007E2482"/>
  </w:style>
  <w:style w:type="paragraph" w:customStyle="1" w:styleId="c36">
    <w:name w:val="c36"/>
    <w:basedOn w:val="Normal"/>
    <w:uiPriority w:val="99"/>
    <w:rsid w:val="007E2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DefaultParagraphFont"/>
    <w:uiPriority w:val="99"/>
    <w:rsid w:val="007E2482"/>
  </w:style>
  <w:style w:type="character" w:customStyle="1" w:styleId="c8">
    <w:name w:val="c8"/>
    <w:basedOn w:val="DefaultParagraphFont"/>
    <w:uiPriority w:val="99"/>
    <w:rsid w:val="007E2482"/>
  </w:style>
  <w:style w:type="paragraph" w:customStyle="1" w:styleId="c20">
    <w:name w:val="c20"/>
    <w:basedOn w:val="Normal"/>
    <w:uiPriority w:val="99"/>
    <w:rsid w:val="007E2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Normal"/>
    <w:uiPriority w:val="99"/>
    <w:rsid w:val="007E2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7E248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E248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uiPriority w:val="99"/>
    <w:rsid w:val="007E2482"/>
    <w:pPr>
      <w:widowControl w:val="0"/>
      <w:suppressAutoHyphens/>
      <w:autoSpaceDN w:val="0"/>
      <w:textAlignment w:val="baseline"/>
    </w:pPr>
    <w:rPr>
      <w:rFonts w:ascii="Arial" w:hAnsi="Arial" w:cs="Arial"/>
      <w:kern w:val="3"/>
      <w:sz w:val="21"/>
      <w:szCs w:val="21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7E248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7E2482"/>
    <w:rPr>
      <w:rFonts w:ascii="Arial" w:hAnsi="Arial" w:cs="Arial"/>
      <w:vanish/>
      <w:color w:val="000000"/>
      <w:sz w:val="16"/>
      <w:szCs w:val="16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7E2482"/>
    <w:rPr>
      <w:vertAlign w:val="superscript"/>
    </w:rPr>
  </w:style>
  <w:style w:type="paragraph" w:customStyle="1" w:styleId="Style87">
    <w:name w:val="Style87"/>
    <w:basedOn w:val="Normal"/>
    <w:uiPriority w:val="99"/>
    <w:rsid w:val="007E2482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Century Gothic"/>
      <w:sz w:val="24"/>
      <w:szCs w:val="24"/>
      <w:lang w:eastAsia="ru-RU"/>
    </w:rPr>
  </w:style>
  <w:style w:type="character" w:customStyle="1" w:styleId="FontStyle104">
    <w:name w:val="Font Style104"/>
    <w:basedOn w:val="DefaultParagraphFont"/>
    <w:uiPriority w:val="99"/>
    <w:rsid w:val="007E2482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DefaultParagraphFont"/>
    <w:uiPriority w:val="99"/>
    <w:rsid w:val="007E2482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DefaultParagraphFont"/>
    <w:uiPriority w:val="99"/>
    <w:rsid w:val="007E248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Normal"/>
    <w:uiPriority w:val="99"/>
    <w:rsid w:val="007E248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sz w:val="24"/>
      <w:szCs w:val="24"/>
      <w:lang w:eastAsia="ru-RU"/>
    </w:rPr>
  </w:style>
  <w:style w:type="character" w:customStyle="1" w:styleId="FontStyle29">
    <w:name w:val="Font Style29"/>
    <w:basedOn w:val="DefaultParagraphFont"/>
    <w:uiPriority w:val="99"/>
    <w:rsid w:val="007E2482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7E248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Normal"/>
    <w:uiPriority w:val="99"/>
    <w:rsid w:val="007E2482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Century Gothic"/>
      <w:sz w:val="24"/>
      <w:szCs w:val="24"/>
      <w:lang w:eastAsia="ru-RU"/>
    </w:rPr>
  </w:style>
  <w:style w:type="character" w:customStyle="1" w:styleId="FontStyle31">
    <w:name w:val="Font Style31"/>
    <w:basedOn w:val="DefaultParagraphFont"/>
    <w:uiPriority w:val="99"/>
    <w:rsid w:val="007E2482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Normal"/>
    <w:uiPriority w:val="99"/>
    <w:rsid w:val="007E2482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Century Gothic"/>
      <w:sz w:val="24"/>
      <w:szCs w:val="24"/>
      <w:lang w:eastAsia="ru-RU"/>
    </w:rPr>
  </w:style>
  <w:style w:type="paragraph" w:customStyle="1" w:styleId="Style14">
    <w:name w:val="Style14"/>
    <w:basedOn w:val="Normal"/>
    <w:uiPriority w:val="99"/>
    <w:rsid w:val="007E2482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Century Gothic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320</TotalTime>
  <Pages>38</Pages>
  <Words>9607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2018-09-05T06:43:00Z</cp:lastPrinted>
  <dcterms:created xsi:type="dcterms:W3CDTF">2017-06-08T06:58:00Z</dcterms:created>
  <dcterms:modified xsi:type="dcterms:W3CDTF">2019-10-27T08:17:00Z</dcterms:modified>
</cp:coreProperties>
</file>